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F3BD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9D0FAB" wp14:editId="54D7CDE7">
                <wp:simplePos x="0" y="0"/>
                <wp:positionH relativeFrom="column">
                  <wp:posOffset>-2384474</wp:posOffset>
                </wp:positionH>
                <wp:positionV relativeFrom="paragraph">
                  <wp:posOffset>-576775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215661"/>
                            <a:ext cx="4478020" cy="17443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F3BD3" w:rsidRPr="002771A2" w:rsidRDefault="002D7590" w:rsidP="002D7590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2D7590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إدارة التغيير وتعزيز المرونة النفسيّة في بيئة العمل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A9D0FAB" id="Group 975" o:spid="_x0000_s1026" style="position:absolute;left:0;text-align:left;margin-left:-187.75pt;margin-top:-45.4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4B058E6C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156;width:44780;height:1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4FF6647" w14:textId="1E7E1811" w:rsidR="002F3BD3" w:rsidRPr="002771A2" w:rsidRDefault="002D7590" w:rsidP="002D7590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2D7590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إدارة التغيير وتعزيز المرونة النفسيّة في بيئة العمل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:rsidR="00F53D08" w:rsidRPr="00F53D08" w:rsidRDefault="00F53D08" w:rsidP="00F53D08">
      <w:pPr>
        <w:rPr>
          <w:rtl/>
        </w:rPr>
      </w:pPr>
    </w:p>
    <w:p w:rsidR="00E4514E" w:rsidRDefault="002D7590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default" r:id="rId9"/>
          <w:footerReference w:type="default" r:id="rId10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40B87EB" wp14:editId="0E970466">
            <wp:simplePos x="0" y="0"/>
            <wp:positionH relativeFrom="page">
              <wp:align>left</wp:align>
            </wp:positionH>
            <wp:positionV relativeFrom="paragraph">
              <wp:posOffset>2417298</wp:posOffset>
            </wp:positionV>
            <wp:extent cx="7560310" cy="3847514"/>
            <wp:effectExtent l="0" t="0" r="2540" b="63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5142" cy="384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1E50A862" wp14:editId="1758878E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50A862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3139583E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60704276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3" o:title="Calendar " grayscale="t" bilevel="t"/>
                </v:shape>
                <w10:anchorlock/>
              </v:group>
            </w:pict>
          </mc:Fallback>
        </mc:AlternateContent>
      </w:r>
    </w:p>
    <w:p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3A54FECB" wp14:editId="69BF9207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54FECB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5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593DF285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8371F" w:rsidRPr="00433BFB" w:rsidRDefault="00433BFB" w:rsidP="009579D6">
      <w:pPr>
        <w:spacing w:line="276" w:lineRule="auto"/>
        <w:jc w:val="center"/>
        <w:rPr>
          <w:rFonts w:ascii="Adobe Arabic" w:hAnsi="Adobe Arabic" w:cs="Adobe Arabic"/>
          <w:b/>
          <w:bCs/>
          <w:sz w:val="40"/>
          <w:szCs w:val="44"/>
          <w:rtl/>
        </w:rPr>
      </w:pPr>
      <w:hyperlink r:id="rId16" w:history="1">
        <w:r w:rsidR="000F6E77" w:rsidRPr="00433BFB">
          <w:rPr>
            <w:rStyle w:val="Hyperlink"/>
            <w:rFonts w:ascii="Adobe Arabic" w:hAnsi="Adobe Arabic" w:cs="Adobe Arabic"/>
            <w:b/>
            <w:bCs/>
            <w:sz w:val="40"/>
            <w:szCs w:val="44"/>
            <w:rtl/>
          </w:rPr>
          <w:t>ما هي العوامل الداخلية المؤثرة على التغيير التنظيمي</w:t>
        </w:r>
        <w:r w:rsidR="0048371F" w:rsidRPr="00433BFB">
          <w:rPr>
            <w:rStyle w:val="Hyperlink"/>
            <w:rFonts w:ascii="Adobe Arabic" w:hAnsi="Adobe Arabic" w:cs="Adobe Arabic" w:hint="cs"/>
            <w:b/>
            <w:bCs/>
            <w:sz w:val="40"/>
            <w:szCs w:val="44"/>
            <w:rtl/>
          </w:rPr>
          <w:t>؟</w:t>
        </w:r>
      </w:hyperlink>
    </w:p>
    <w:p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552000A" wp14:editId="65D8763E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52000A" id="Rectangle 1815" o:spid="_x0000_s1067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Kg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1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GjQioC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33200A5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3A01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64E16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28200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61B72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BC7B3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D0706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74334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E0D75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B1A0F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77CE7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3946D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5F46C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2AFB4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F6116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05A07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EAA49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BA1DA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0FC0B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60354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E8724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75024E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3C3D170B" wp14:editId="0EA9D7C4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3D170B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CcAGZ6vBAAA/R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6C6D2603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7F2F6798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3" o:title="Calendar " grayscale="t" bilevel="t"/>
                </v:shape>
                <w10:anchorlock/>
              </v:group>
            </w:pict>
          </mc:Fallback>
        </mc:AlternateContent>
      </w:r>
    </w:p>
    <w:p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24C73AB8" wp14:editId="0A246762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4C73AB8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5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78232AD9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F3BD3" w:rsidRPr="00433BFB" w:rsidRDefault="00433BFB" w:rsidP="0049141A">
      <w:pPr>
        <w:spacing w:line="276" w:lineRule="auto"/>
        <w:jc w:val="left"/>
        <w:rPr>
          <w:rFonts w:ascii="Adobe Arabic" w:hAnsi="Adobe Arabic" w:cs="Adobe Arabic"/>
          <w:b/>
          <w:bCs/>
          <w:sz w:val="40"/>
          <w:szCs w:val="44"/>
          <w:rtl/>
        </w:rPr>
      </w:pPr>
      <w:hyperlink r:id="rId17" w:history="1">
        <w:r w:rsidR="000F6E77" w:rsidRPr="00433BFB">
          <w:rPr>
            <w:rStyle w:val="Hyperlink"/>
            <w:rFonts w:ascii="Adobe Arabic" w:hAnsi="Adobe Arabic" w:cs="Adobe Arabic"/>
            <w:b/>
            <w:bCs/>
            <w:sz w:val="40"/>
            <w:szCs w:val="44"/>
            <w:rtl/>
          </w:rPr>
          <w:t>عدد الخطوات الرئيسية لتخطيط وتنفيذ عملية التغيير في المنظمات بشكل فعّال</w:t>
        </w:r>
        <w:r w:rsidR="0049141A" w:rsidRPr="00433BFB">
          <w:rPr>
            <w:rStyle w:val="Hyperlink"/>
            <w:rFonts w:ascii="Adobe Arabic" w:hAnsi="Adobe Arabic" w:cs="Adobe Arabic" w:hint="cs"/>
            <w:b/>
            <w:bCs/>
            <w:sz w:val="40"/>
            <w:szCs w:val="44"/>
            <w:rtl/>
          </w:rPr>
          <w:t>؟</w:t>
        </w:r>
      </w:hyperlink>
    </w:p>
    <w:p w:rsidR="002F3BD3" w:rsidRPr="0048371F" w:rsidRDefault="0049141A" w:rsidP="0049141A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19ED978" wp14:editId="36099348">
                <wp:extent cx="6677660" cy="68326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83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9ED978" id="Rectangle 385563165" o:spid="_x0000_s1081" style="width:525.8pt;height:5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593335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A2E08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8D18C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FB58F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8FCB3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733F7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568D3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73B69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31A41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71C8C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301E6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30B6A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10E1C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B2828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46832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236B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E00E0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86038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42DAC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CF60E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C6482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C9E046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2863FDF6" wp14:editId="1F1280D0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0132107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433BFB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82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">
                <v:group id="Group 1569152065" o:spid="_x0000_s1083" style="position:absolute;width:56330;height:5924" coordsize="79798,5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9BfK7IAAAA&#10;4wAAAA8AAAAAAAAAAAAAAAAAqgIAAGRycy9kb3ducmV2LnhtbFBLBQYAAAAABAAEAPoAAACfAwAA&#10;AAA=&#10;">
                  <v:rect id="Rectangle 1752318170" o:spid="_x0000_s1084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72a8sA&#10;AADjAAAADwAAAGRycy9kb3ducmV2LnhtbESPQU/DMAyF70j8h8hI3FjaTaxTWTYhBIITjI3Djlbj&#10;NdUapyTZVv49PiBxtP383vuW69H36kwxdYENlJMCFHETbMetga/dy90CVMrIFvvAZOCHEqxX11dL&#10;rG248Cedt7lVYsKpRgMu56HWOjWOPKZJGIjldgjRY5YxttpGvIi57/W0KObaY8eS4HCgJ0fNcXvy&#10;Bjand9fO9rHa5ddhfN4X8439+Dbm9mZ8fACVacz/4r/vNyv1q/vprFyUlVAIkyxAr34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TbvZrywAAAOMAAAAPAAAAAAAAAAAAAAAAAJgC&#10;AABkcnMvZG93bnJldi54bWxQSwUGAAAAAAQABAD1AAAAkAMAAAAA&#10;" fillcolor="#d9d9d9" stroked="f" strokeweight="1pt"/>
                  <v:rect id="Rectangle 1976965943" o:spid="_x0000_s1085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3Xh8kA&#10;AADjAAAADwAAAGRycy9kb3ducmV2LnhtbERPX0vDMBB/F/Ydwg32Ii5d1WrrsjELgk9D5/D5aM6m&#10;W3MpTdxaP70ZCD7e7/8t14NtxYl63zhWsJgnIIgrpxuuFew/Xm4eQfiArLF1TApG8rBeTa6WWGh3&#10;5nc67UItYgj7AhWYELpCSl8ZsujnriOO3JfrLYZ49rXUPZ5juG1lmiSZtNhwbDDYUWmoOu6+rYIf&#10;85aW5bg9hsX1Zjw87+2n26ZKzabD5glEoCH8i//crzrOzx+yPLvP727h8lMEQK5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V3Xh8kAAADjAAAADwAAAAAAAAAAAAAAAACYAgAA&#10;ZHJzL2Rvd25yZXYueG1sUEsFBgAAAAAEAAQA9QAAAI4DAAAAAA==&#10;" fillcolor="#168489" stroked="f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" o:spid="_x0000_s1086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dv8YA&#10;AADjAAAADwAAAGRycy9kb3ducmV2LnhtbERPy4rCMBTdC/MP4Q64G5PxRe0YZVAEVzP4BHeX5tqW&#10;aW5KE239e7MYcHk47/mys5W4U+NLxxo+BwoEceZMybmG42HzkYDwAdlg5Zg0PMjDcvHWm2NqXMs7&#10;uu9DLmII+xQ1FCHUqZQ+K8iiH7iaOHJX11gMETa5NA22MdxWcqjUVFosOTYUWNOqoOxvf7MaTj/X&#10;y3msfvO1ndSt65RkO5Na99+77y8QgbrwEv+7t0bDUI0napQkozg6fop/QC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gdv8YAAADjAAAADwAAAAAAAAAAAAAAAACYAgAAZHJz&#10;L2Rvd25yZXYueG1sUEsFBgAAAAAEAAQA9QAAAIsDAAAAAA==&#10;" filled="f" stroked="f">
                    <v:textbox>
                      <w:txbxContent>
                        <w:p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1390825105" o:spid="_x0000_s1087" style="position:absolute;left:63822;width:15976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GJBcgA&#10;AADjAAAADwAAAGRycy9kb3ducmV2LnhtbERPX0vDMBB/F/Ydwg18EZe0Mpl12dgKgk/DzeHz0ZxN&#10;XXMpTba1fnojCD7e7/8t14NrxYX60HjWkM0UCOLKm4ZrDcf3l/sFiBCRDbaeScNIAdaryc0SC+Ov&#10;vKfLIdYihXAoUIONsSukDJUlh2HmO+LEffreYUxnX0vT4zWFu1bmSj1Khw2nBosdlZaq0+HsNHzb&#10;t7wsx90pZneb8Wt7dB9+l2t9Ox02zyAiDfFf/Od+NWn+w5Na5PNMzeH3pwSAXP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AYkFyAAAAOMAAAAPAAAAAAAAAAAAAAAAAJgCAABk&#10;cnMvZG93bnJldi54bWxQSwUGAAAAAAQABAD1AAAAjQMA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tNskA&#10;AADiAAAADwAAAGRycy9kb3ducmV2LnhtbESPQWvCQBSE70L/w/IKvelubKw2dZVSETxVtFro7ZF9&#10;JqHZtyG7NfHfdwXB4zAz3zDzZW9rcabWV441JCMFgjh3puJCw+FrPZyB8AHZYO2YNFzIw3LxMJhj&#10;ZlzHOzrvQyEihH2GGsoQmkxKn5dk0Y9cQxy9k2sthijbQpoWuwi3tRwr9SItVhwXSmzoo6T8d/9n&#10;NRw/Tz/fqdoWKztpOtcryfZVav302L+/gQjUh3v41t4YDWmqkudxoqZwvRTvgFz8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lotNskAAADiAAAADwAAAAAAAAAAAAAAAACYAgAA&#10;ZHJzL2Rvd25yZXYueG1sUEsFBgAAAAAEAAQA9QAAAI4DAAAAAA==&#10;" filled="f" stroked="f">
                    <v:textbox>
                      <w:txbxContent>
                        <w:p w:rsidR="002F3BD3" w:rsidRDefault="002F3BD3" w:rsidP="00433BFB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924632782" o:spid="_x0000_s1089" type="#_x0000_t75" alt="Calendar " style="position:absolute;left:5741;top:501;width:3620;height:3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8u1e2MwAAADiAAAADwAAAAAA&#10;AAAAAAAAAACfAgAAZHJzL2Rvd25yZXYueG1sUEsFBgAAAAAEAAQA9wAAAJgDAAAAAA==&#10;">
                  <v:imagedata r:id="rId18" o:title="Calendar " grayscale="t" bilevel="t"/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23E4791E" wp14:editId="0F07274D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E4791E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GDO+/QdBAAA6A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013563709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5" o:title="Book "/>
                  </v:shape>
                  <v:roundrect id="Rectangle: Rounded Corners 586538278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64A42FA2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8371F" w:rsidRPr="00433BFB" w:rsidRDefault="00433BFB" w:rsidP="0049141A">
      <w:pPr>
        <w:spacing w:line="276" w:lineRule="auto"/>
        <w:jc w:val="center"/>
        <w:rPr>
          <w:rFonts w:ascii="Adobe Arabic" w:hAnsi="Adobe Arabic" w:cs="Adobe Arabic"/>
          <w:b/>
          <w:bCs/>
          <w:sz w:val="40"/>
          <w:szCs w:val="44"/>
          <w:rtl/>
        </w:rPr>
      </w:pPr>
      <w:hyperlink r:id="rId19" w:history="1">
        <w:r w:rsidR="000F6E77" w:rsidRPr="00433BFB">
          <w:rPr>
            <w:rStyle w:val="Hyperlink"/>
            <w:rFonts w:ascii="Adobe Arabic" w:hAnsi="Adobe Arabic" w:cs="Adobe Arabic"/>
            <w:b/>
            <w:bCs/>
            <w:sz w:val="40"/>
            <w:szCs w:val="44"/>
            <w:rtl/>
          </w:rPr>
          <w:t>تحدث عن أهمية المرونة النفسية في بيئة العمل</w:t>
        </w:r>
        <w:r w:rsidR="0048371F" w:rsidRPr="00433BFB">
          <w:rPr>
            <w:rStyle w:val="Hyperlink"/>
            <w:rFonts w:ascii="Adobe Arabic" w:hAnsi="Adobe Arabic" w:cs="Adobe Arabic" w:hint="cs"/>
            <w:b/>
            <w:bCs/>
            <w:sz w:val="40"/>
            <w:szCs w:val="44"/>
            <w:rtl/>
          </w:rPr>
          <w:t>؟</w:t>
        </w:r>
      </w:hyperlink>
    </w:p>
    <w:p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07B7FAE" wp14:editId="3CDDED5C">
                <wp:extent cx="6563360" cy="6731000"/>
                <wp:effectExtent l="0" t="0" r="27940" b="1270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6731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07B7FAE" id="Rectangle 1062469760" o:spid="_x0000_s1095" style="width:516.8pt;height:5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4AC5B38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84CB1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70CA3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09653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7B9C6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2D186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0F00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833AC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7409D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AA53A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57D94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3747B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C6356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FBA4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D0AB2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431F1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0C44B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B5036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4FBDC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31AE1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F0F7A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5ABF21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F3BD3" w:rsidRPr="0048371F" w:rsidRDefault="002F3BD3" w:rsidP="0048371F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</w:p>
    <w:p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28E7B046" wp14:editId="5B623CB4">
                <wp:extent cx="5633085" cy="592455"/>
                <wp:effectExtent l="0" t="0" r="5715" b="0"/>
                <wp:docPr id="161683288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655838046" name="Group 655838046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454546426" name="Rectangle 14545464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9756721" name="Rectangle 98975672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890662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8479012" name="Rectangle 63847901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6724069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433BFB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47901236" name="Picture 34790123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96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">
                <v:group id="Group 655838046" o:spid="_x0000_s1097" style="position:absolute;width:56330;height:5924" coordsize="79798,5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BoSDTnL&#10;AAAA4gAAAA8AAAAAAAAAAAAAAAAAqgIAAGRycy9kb3ducmV2LnhtbFBLBQYAAAAABAAEAPoAAACi&#10;AwAAAAA=&#10;">
                  <v:rect id="Rectangle 1454546426" o:spid="_x0000_s1098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MjMoA&#10;AADjAAAADwAAAGRycy9kb3ducmV2LnhtbERPy27CMBC8V+o/WIvUW3GgNKCAQRVqRU/leeC4irdx&#10;1HgdbAPh7+tKldCcdmdnZme26GwjLuRD7VjBoJ+BIC6drrlScNh/PE9AhIissXFMCm4UYDF/fJhh&#10;od2Vt3TZxUokEw4FKjAxtoWUoTRkMfRdS5y4b+ctxjT6SmqP12RuGznMslxarDklGGxpaaj82Z2t&#10;gs35y1QvRz/ex1XbvR+zfKPXJ6Weet3bFESkLt6P/9WfOr0/ek3IR8Mc/jqlBcj5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mVjIzKAAAA4wAAAA8AAAAAAAAAAAAAAAAAmAIA&#10;AGRycy9kb3ducmV2LnhtbFBLBQYAAAAABAAEAPUAAACPAwAAAAA=&#10;" fillcolor="#d9d9d9" stroked="f" strokeweight="1pt"/>
                  <v:rect id="Rectangle 989756721" o:spid="_x0000_s1099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/kmMsA&#10;AADiAAAADwAAAGRycy9kb3ducmV2LnhtbESPT2vCQBTE7wW/w/KEXkrdJFD/RFfRQKEnaa30/Mg+&#10;s9Hs25DdatJP3y0UPA4z8xtmteltI67U+dqxgnSSgCAuna65UnD8fH2eg/ABWWPjmBQM5GGzHj2s&#10;MNfuxh90PYRKRAj7HBWYENpcSl8asugnriWO3sl1FkOUXSV1h7cIt43MkmQqLdYcFwy2VBgqL4dv&#10;q+DHvGdFMewvIX3aDufd0X65fabU47jfLkEE6sM9/N9+0woW88XsZTrLUvi7FO+AXP8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w/+SYywAAAOIAAAAPAAAAAAAAAAAAAAAAAJgC&#10;AABkcnMvZG93bnJldi54bWxQSwUGAAAAAAQABAD1AAAAkAMAAAAA&#10;" fillcolor="#168489" stroked="f" strokeweight="1pt"/>
                  <v:shape id="TextBox 7" o:spid="_x0000_s1100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FzlsUA&#10;AADiAAAADwAAAGRycy9kb3ducmV2LnhtbERPy4rCMBTdD/gP4QruxkTRUqtRZAZhVg7jC9xdmmtb&#10;bG5KE23n781iYJaH815teluLJ7W+cqxhMlYgiHNnKi40nI679xSED8gGa8ek4Zc8bNaDtxVmxnX8&#10;Q89DKEQMYZ+hhjKEJpPS5yVZ9GPXEEfu5lqLIcK2kKbFLobbWk6VSqTFimNDiQ19lJTfDw+r4by/&#10;XS8z9V182nnTuV5Jtgup9WjYb5cgAvXhX/zn/jIa5mm6UEkyjZvjpXgH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XOWxQAAAOIAAAAPAAAAAAAAAAAAAAAAAJgCAABkcnMv&#10;ZG93bnJldi54bWxQSwUGAAAAAAQABAD1AAAAigMAAAAA&#10;" filled="f" stroked="f">
                    <v:textbox>
                      <w:txbxContent>
                        <w:p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638479012" o:spid="_x0000_s1101" style="position:absolute;left:63822;width:15976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1jssA&#10;AADiAAAADwAAAGRycy9kb3ducmV2LnhtbESPQWvCQBSE74X+h+UJvZS6SSzWpq5iA4InsVZ6fmRf&#10;s9Hs25DdauKv7xYKHoeZ+YaZL3vbiDN1vnasIB0nIIhLp2uuFBw+108zED4ga2wck4KBPCwX93dz&#10;zLW78Aed96ESEcI+RwUmhDaX0peGLPqxa4mj9+06iyHKrpK6w0uE20ZmSTKVFmuOCwZbKgyVp/2P&#10;VXA1u6wohu0ppI+r4fh+sF9umyn1MOpXbyAC9eEW/m9vtILpZPb88pqkGfxdindALn4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YC/WOywAAAOIAAAAPAAAAAAAAAAAAAAAAAJgC&#10;AABkcnMvZG93bnJldi54bWxQSwUGAAAAAAQABAD1AAAAkAMAAAAA&#10;" fillcolor="#168489" stroked="f" strokeweight="1pt"/>
                  <v:shape id="TextBox 7" o:spid="_x0000_s1102" type="#_x0000_t202" style="position:absolute;left:63823;top:1239;width:15974;height:4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aGwsYA&#10;AADjAAAADwAAAGRycy9kb3ducmV2LnhtbERPX2vCMBB/H/gdwgl700SpnVajyMZgTxs6FXw7mrMt&#10;NpfSZLZ++2Ug7PF+/2+16W0tbtT6yrGGyViBIM6dqbjQcPh+H81B+IBssHZMGu7kYbMePK0wM67j&#10;Hd32oRAxhH2GGsoQmkxKn5dk0Y9dQxy5i2sthni2hTQtdjHc1nKqVCotVhwbSmzotaT8uv+xGo6f&#10;l/MpUV/Fm501neuVZLuQWj8P++0SRKA+/Isf7g8T50/Sl2mi0kUCfz9FA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aGwsYAAADjAAAADwAAAAAAAAAAAAAAAACYAgAAZHJz&#10;L2Rvd25yZXYueG1sUEsFBgAAAAAEAAQA9QAAAIsDAAAAAA==&#10;" filled="f" stroked="f">
                    <v:textbox>
                      <w:txbxContent>
                        <w:p w:rsidR="002F3BD3" w:rsidRDefault="002F3BD3" w:rsidP="00433BFB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347901236" o:spid="_x0000_s1103" type="#_x0000_t75" alt="Calendar " style="position:absolute;left:5741;top:501;width:3620;height:3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">
                  <v:imagedata r:id="rId18" o:title="Calendar " grayscale="t" bilevel="t"/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62BFA5F9" wp14:editId="6D4F2077">
                <wp:extent cx="3999061" cy="656590"/>
                <wp:effectExtent l="0" t="0" r="1905" b="0"/>
                <wp:docPr id="77932668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902579439" name="Group 90257943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644702838" name="Picture 164470283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47094167" name="Rectangle: Rounded Corners 1747094167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907261041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2BFA5F9" id="_x0000_s110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Ah7KrHgQAAOg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902579439" o:spid="_x0000_s110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">
                  <v:shape id="Picture 1644702838" o:spid="_x0000_s110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">
                    <v:imagedata r:id="rId15" o:title="Book "/>
                  </v:shape>
                  <v:roundrect id="Rectangle: Rounded Corners 1747094167" o:spid="_x0000_s110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10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" filled="f" stroked="f">
                  <v:textbox>
                    <w:txbxContent>
                      <w:p w14:paraId="04F03118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F3BD3" w:rsidRPr="00433BFB" w:rsidRDefault="002F3BD3" w:rsidP="0048371F">
      <w:pPr>
        <w:spacing w:line="276" w:lineRule="auto"/>
        <w:jc w:val="left"/>
        <w:rPr>
          <w:rFonts w:ascii="Adobe Arabic" w:hAnsi="Adobe Arabic" w:cs="Adobe Arabic"/>
          <w:sz w:val="8"/>
          <w:szCs w:val="10"/>
          <w:rtl/>
        </w:rPr>
      </w:pPr>
    </w:p>
    <w:bookmarkStart w:id="0" w:name="_GoBack"/>
    <w:p w:rsidR="0048371F" w:rsidRPr="00433BFB" w:rsidRDefault="00433BFB" w:rsidP="000F6E77">
      <w:pPr>
        <w:spacing w:line="276" w:lineRule="auto"/>
        <w:jc w:val="center"/>
        <w:rPr>
          <w:rFonts w:ascii="Adobe Arabic" w:hAnsi="Adobe Arabic" w:cs="Adobe Arabic"/>
          <w:b/>
          <w:bCs/>
          <w:sz w:val="40"/>
          <w:szCs w:val="44"/>
          <w:rtl/>
        </w:rPr>
      </w:pPr>
      <w:r w:rsidRPr="00433BFB">
        <w:rPr>
          <w:rFonts w:ascii="Adobe Arabic" w:hAnsi="Adobe Arabic" w:cs="Adobe Arabic"/>
          <w:b/>
          <w:bCs/>
          <w:sz w:val="40"/>
          <w:szCs w:val="44"/>
          <w:rtl/>
        </w:rPr>
        <w:fldChar w:fldCharType="begin"/>
      </w:r>
      <w:r w:rsidRPr="00433BFB">
        <w:rPr>
          <w:rFonts w:ascii="Adobe Arabic" w:hAnsi="Adobe Arabic" w:cs="Adobe Arabic"/>
          <w:b/>
          <w:bCs/>
          <w:sz w:val="40"/>
          <w:szCs w:val="44"/>
          <w:rtl/>
        </w:rPr>
        <w:instrText xml:space="preserve"> </w:instrText>
      </w:r>
      <w:r w:rsidRPr="00433BFB">
        <w:rPr>
          <w:rFonts w:ascii="Adobe Arabic" w:hAnsi="Adobe Arabic" w:cs="Adobe Arabic"/>
          <w:b/>
          <w:bCs/>
          <w:sz w:val="40"/>
          <w:szCs w:val="44"/>
        </w:rPr>
        <w:instrText>HYPERLINK</w:instrText>
      </w:r>
      <w:r w:rsidRPr="00433BFB">
        <w:rPr>
          <w:rFonts w:ascii="Adobe Arabic" w:hAnsi="Adobe Arabic" w:cs="Adobe Arabic"/>
          <w:b/>
          <w:bCs/>
          <w:sz w:val="40"/>
          <w:szCs w:val="44"/>
          <w:rtl/>
        </w:rPr>
        <w:instrText xml:space="preserve"> "</w:instrText>
      </w:r>
      <w:r w:rsidRPr="00433BFB">
        <w:rPr>
          <w:rFonts w:ascii="Adobe Arabic" w:hAnsi="Adobe Arabic" w:cs="Adobe Arabic"/>
          <w:b/>
          <w:bCs/>
          <w:sz w:val="40"/>
          <w:szCs w:val="44"/>
        </w:rPr>
        <w:instrText>http://www.dawliatraining.com</w:instrText>
      </w:r>
      <w:r w:rsidRPr="00433BFB">
        <w:rPr>
          <w:rFonts w:ascii="Adobe Arabic" w:hAnsi="Adobe Arabic" w:cs="Adobe Arabic"/>
          <w:b/>
          <w:bCs/>
          <w:sz w:val="40"/>
          <w:szCs w:val="44"/>
          <w:rtl/>
        </w:rPr>
        <w:instrText xml:space="preserve">/" </w:instrText>
      </w:r>
      <w:r w:rsidRPr="00433BFB">
        <w:rPr>
          <w:rFonts w:ascii="Adobe Arabic" w:hAnsi="Adobe Arabic" w:cs="Adobe Arabic"/>
          <w:b/>
          <w:bCs/>
          <w:sz w:val="40"/>
          <w:szCs w:val="44"/>
          <w:rtl/>
        </w:rPr>
      </w:r>
      <w:r w:rsidRPr="00433BFB">
        <w:rPr>
          <w:rFonts w:ascii="Adobe Arabic" w:hAnsi="Adobe Arabic" w:cs="Adobe Arabic"/>
          <w:b/>
          <w:bCs/>
          <w:sz w:val="40"/>
          <w:szCs w:val="44"/>
          <w:rtl/>
        </w:rPr>
        <w:fldChar w:fldCharType="separate"/>
      </w:r>
      <w:r w:rsidR="000F6E77" w:rsidRPr="00433BFB">
        <w:rPr>
          <w:rStyle w:val="Hyperlink"/>
          <w:rFonts w:ascii="Adobe Arabic" w:hAnsi="Adobe Arabic" w:cs="Adobe Arabic"/>
          <w:b/>
          <w:bCs/>
          <w:sz w:val="40"/>
          <w:szCs w:val="44"/>
          <w:rtl/>
        </w:rPr>
        <w:t>وضّح الدور الذي تلعبه إدارة الموارد البشرية في التقييم والمتابعة لتأثير التغيير على فريق العمل</w:t>
      </w:r>
      <w:r w:rsidR="0048371F" w:rsidRPr="00433BFB">
        <w:rPr>
          <w:rStyle w:val="Hyperlink"/>
          <w:rFonts w:ascii="Adobe Arabic" w:hAnsi="Adobe Arabic" w:cs="Adobe Arabic" w:hint="cs"/>
          <w:b/>
          <w:bCs/>
          <w:sz w:val="40"/>
          <w:szCs w:val="44"/>
          <w:rtl/>
        </w:rPr>
        <w:t>؟</w:t>
      </w:r>
      <w:r w:rsidRPr="00433BFB">
        <w:rPr>
          <w:rFonts w:ascii="Adobe Arabic" w:hAnsi="Adobe Arabic" w:cs="Adobe Arabic"/>
          <w:b/>
          <w:bCs/>
          <w:sz w:val="40"/>
          <w:szCs w:val="44"/>
          <w:rtl/>
        </w:rPr>
        <w:fldChar w:fldCharType="end"/>
      </w:r>
    </w:p>
    <w:bookmarkEnd w:id="0"/>
    <w:p w:rsidR="000D4F6C" w:rsidRDefault="0049141A" w:rsidP="002D7590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F9D5B5C" wp14:editId="22C6A214">
                <wp:extent cx="6692900" cy="6324600"/>
                <wp:effectExtent l="0" t="0" r="12700" b="19050"/>
                <wp:docPr id="738953966" name="Rectangle 738953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0" cy="632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9D5B5C" id="Rectangle 738953966" o:spid="_x0000_s1109" style="width:527pt;height:4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1C25C63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31875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21F54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CAF17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9E522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C34A0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FD06C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F8EF3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FE917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1F2C5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F4E29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A5A4A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AA86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01D15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C8EE4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6983B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EDE0B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D3786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BF7ED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7182A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AF03C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300C50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20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C78" w:rsidRDefault="001D4C78" w:rsidP="00F53D08">
      <w:pPr>
        <w:spacing w:line="240" w:lineRule="auto"/>
      </w:pPr>
      <w:r>
        <w:separator/>
      </w:r>
    </w:p>
  </w:endnote>
  <w:endnote w:type="continuationSeparator" w:id="0">
    <w:p w:rsidR="001D4C78" w:rsidRDefault="001D4C7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632795"/>
      <w:docPartObj>
        <w:docPartGallery w:val="Page Numbers (Bottom of Page)"/>
        <w:docPartUnique/>
      </w:docPartObj>
    </w:sdtPr>
    <w:sdtEndPr>
      <w:rPr>
        <w:noProof/>
        <w:color w:val="168489"/>
        <w:sz w:val="36"/>
        <w:szCs w:val="40"/>
      </w:rPr>
    </w:sdtEndPr>
    <w:sdtContent>
      <w:p w:rsidR="002F3BD3" w:rsidRDefault="00881492" w:rsidP="002F3BD3">
        <w:pPr>
          <w:pStyle w:val="Footer"/>
          <w:bidi w:val="0"/>
          <w:ind w:left="720"/>
          <w:jc w:val="left"/>
        </w:pPr>
        <w:r w:rsidRPr="00881492">
          <w:rPr>
            <w:rtl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208BE9C9" wp14:editId="32948103">
                  <wp:simplePos x="0" y="0"/>
                  <wp:positionH relativeFrom="column">
                    <wp:posOffset>4363085</wp:posOffset>
                  </wp:positionH>
                  <wp:positionV relativeFrom="paragraph">
                    <wp:posOffset>280035</wp:posOffset>
                  </wp:positionV>
                  <wp:extent cx="1562100" cy="247650"/>
                  <wp:effectExtent l="0" t="0" r="0" b="0"/>
                  <wp:wrapNone/>
                  <wp:docPr id="6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1492" w:rsidRPr="00290E2B" w:rsidRDefault="00881492" w:rsidP="00881492">
                              <w:pPr>
                                <w:jc w:val="left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lang w:bidi="ar-JO"/>
                                </w:rPr>
                              </w:pPr>
                              <w:r w:rsidRPr="00290E2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110" type="#_x0000_t202" style="position:absolute;left:0;text-align:left;margin-left:343.55pt;margin-top:22.05pt;width:123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" filled="f" stroked="f" strokeweight=".5pt">
                  <v:textbox>
                    <w:txbxContent>
                      <w:p w:rsidR="00881492" w:rsidRPr="00290E2B" w:rsidRDefault="00881492" w:rsidP="00881492">
                        <w:pPr>
                          <w:jc w:val="left"/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lang w:bidi="ar-JO"/>
                          </w:rPr>
                        </w:pPr>
                        <w:r w:rsidRPr="00290E2B"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81492">
          <w:rPr>
            <w:rtl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06262463" wp14:editId="004EAAB5">
                  <wp:simplePos x="0" y="0"/>
                  <wp:positionH relativeFrom="column">
                    <wp:posOffset>4352925</wp:posOffset>
                  </wp:positionH>
                  <wp:positionV relativeFrom="paragraph">
                    <wp:posOffset>458470</wp:posOffset>
                  </wp:positionV>
                  <wp:extent cx="1647825" cy="304800"/>
                  <wp:effectExtent l="0" t="0" r="0" b="0"/>
                  <wp:wrapNone/>
                  <wp:docPr id="5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6478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1492" w:rsidRPr="00F8674D" w:rsidRDefault="00881492" w:rsidP="00881492">
                              <w:pPr>
                                <w:bidi w:val="0"/>
                                <w:spacing w:line="240" w:lineRule="auto"/>
                                <w:jc w:val="center"/>
                                <w:rPr>
                                  <w:rFonts w:ascii="Sakkal Majalla" w:hAnsi="Sakkal Majalla" w:cs="Sakkal Majalla"/>
                                </w:rPr>
                              </w:pPr>
                              <w:hyperlink r:id="rId1" w:history="1">
                                <w:r w:rsidRPr="00A12A1D">
                                  <w:rPr>
                                    <w:rStyle w:val="Header"/>
                                    <w:rFonts w:ascii="Sakkal Majalla" w:hAnsi="Sakkal Majalla" w:cs="Sakkal Majalla"/>
                                  </w:rPr>
                                  <w:t>www.dawliatraining.com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مستطيل 2" o:spid="_x0000_s1111" style="position:absolute;left:0;text-align:left;margin-left:342.75pt;margin-top:36.1pt;width:129.7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" filled="f" stroked="f" strokeweight="1pt">
                  <v:textbox>
                    <w:txbxContent>
                      <w:p w:rsidR="00881492" w:rsidRPr="00F8674D" w:rsidRDefault="00881492" w:rsidP="00881492">
                        <w:pPr>
                          <w:bidi w:val="0"/>
                          <w:spacing w:line="240" w:lineRule="auto"/>
                          <w:jc w:val="center"/>
                          <w:rPr>
                            <w:rFonts w:ascii="Sakkal Majalla" w:hAnsi="Sakkal Majalla" w:cs="Sakkal Majalla"/>
                          </w:rPr>
                        </w:pPr>
                        <w:hyperlink r:id="rId2" w:history="1">
                          <w:r w:rsidRPr="00A12A1D">
                            <w:rPr>
                              <w:rStyle w:val="Header"/>
                              <w:rFonts w:ascii="Sakkal Majalla" w:hAnsi="Sakkal Majalla" w:cs="Sakkal Majalla"/>
                            </w:rPr>
                            <w:t>www.dawliatraining.com</w:t>
                          </w:r>
                        </w:hyperlink>
                      </w:p>
                    </w:txbxContent>
                  </v:textbox>
                </v:rect>
              </w:pict>
            </mc:Fallback>
          </mc:AlternateContent>
        </w:r>
        <w:r w:rsidR="002F3BD3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64F792D4" wp14:editId="08C8CE40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F3BD3" w:rsidRPr="002F3BD3">
          <w:rPr>
            <w:color w:val="168489"/>
            <w:sz w:val="40"/>
            <w:szCs w:val="44"/>
          </w:rPr>
          <w:fldChar w:fldCharType="begin"/>
        </w:r>
        <w:r w:rsidR="002F3BD3" w:rsidRPr="002F3BD3">
          <w:rPr>
            <w:color w:val="168489"/>
            <w:sz w:val="40"/>
            <w:szCs w:val="44"/>
          </w:rPr>
          <w:instrText xml:space="preserve"> PAGE   \* MERGEFORMAT </w:instrText>
        </w:r>
        <w:r w:rsidR="002F3BD3" w:rsidRPr="002F3BD3">
          <w:rPr>
            <w:color w:val="168489"/>
            <w:sz w:val="40"/>
            <w:szCs w:val="44"/>
          </w:rPr>
          <w:fldChar w:fldCharType="separate"/>
        </w:r>
        <w:r w:rsidR="00433BFB">
          <w:rPr>
            <w:noProof/>
            <w:color w:val="168489"/>
            <w:sz w:val="40"/>
            <w:szCs w:val="44"/>
          </w:rPr>
          <w:t>4</w:t>
        </w:r>
        <w:r w:rsidR="002F3BD3" w:rsidRPr="002F3BD3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415CB0" w:rsidRPr="004752C9" w:rsidRDefault="00881492" w:rsidP="004752C9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9D1916" wp14:editId="17D81E70">
              <wp:simplePos x="0" y="0"/>
              <wp:positionH relativeFrom="column">
                <wp:posOffset>-419100</wp:posOffset>
              </wp:positionH>
              <wp:positionV relativeFrom="paragraph">
                <wp:posOffset>309880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81492" w:rsidRPr="00DC31A5" w:rsidRDefault="00881492" w:rsidP="0088149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881492" w:rsidRPr="00DC31A5" w:rsidRDefault="00881492" w:rsidP="0088149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881492" w:rsidRPr="00DC31A5" w:rsidRDefault="00881492" w:rsidP="0088149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881492" w:rsidRPr="00DC31A5" w:rsidRDefault="00881492" w:rsidP="0088149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881492" w:rsidRDefault="00881492" w:rsidP="0088149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881492" w:rsidRPr="00DC31A5" w:rsidRDefault="00881492" w:rsidP="0088149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112" style="position:absolute;left:0;text-align:left;margin-left:-33pt;margin-top:24.4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lw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" filled="f" stroked="f" strokeweight="1pt">
              <v:textbox>
                <w:txbxContent>
                  <w:p w:rsidR="00881492" w:rsidRPr="00DC31A5" w:rsidRDefault="00881492" w:rsidP="0088149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881492" w:rsidRPr="00DC31A5" w:rsidRDefault="00881492" w:rsidP="0088149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881492" w:rsidRPr="00DC31A5" w:rsidRDefault="00881492" w:rsidP="0088149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881492" w:rsidRPr="00DC31A5" w:rsidRDefault="00881492" w:rsidP="0088149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881492" w:rsidRDefault="00881492" w:rsidP="0088149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881492" w:rsidRPr="00DC31A5" w:rsidRDefault="00881492" w:rsidP="0088149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C78" w:rsidRDefault="001D4C78" w:rsidP="00F53D08">
      <w:pPr>
        <w:spacing w:line="240" w:lineRule="auto"/>
      </w:pPr>
      <w:r>
        <w:separator/>
      </w:r>
    </w:p>
  </w:footnote>
  <w:footnote w:type="continuationSeparator" w:id="0">
    <w:p w:rsidR="001D4C78" w:rsidRDefault="001D4C7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3E6D8F7D" wp14:editId="0C2680C3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926A1B9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2F3BD3">
    <w:pPr>
      <w:pStyle w:val="Header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30509093" wp14:editId="1DC72A0D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CA4F59B" wp14:editId="5F6F470C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3BD3" w:rsidRPr="002F3BD3" w:rsidRDefault="002D7590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2D7590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إدارة التغيير وتعزيز المرونة النفسيّة في بيئة العمل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CA4F59B" id="Group 38" o:spid="_x0000_s1110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">
              <v:shape id="شكل حر 769906" o:spid="_x0000_s1111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D511B08" w14:textId="011D6930" w:rsidR="002F3BD3" w:rsidRPr="002F3BD3" w:rsidRDefault="002D7590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2D7590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التغيير وتعزيز المرونة النفسيّة في بيئة العمل</w:t>
                      </w:r>
                      <w:r w:rsidRPr="002D7590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12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17"/>
  </w:num>
  <w:num w:numId="4">
    <w:abstractNumId w:val="29"/>
  </w:num>
  <w:num w:numId="5">
    <w:abstractNumId w:val="5"/>
  </w:num>
  <w:num w:numId="6">
    <w:abstractNumId w:val="3"/>
  </w:num>
  <w:num w:numId="7">
    <w:abstractNumId w:val="13"/>
  </w:num>
  <w:num w:numId="8">
    <w:abstractNumId w:val="28"/>
  </w:num>
  <w:num w:numId="9">
    <w:abstractNumId w:val="22"/>
  </w:num>
  <w:num w:numId="10">
    <w:abstractNumId w:val="32"/>
  </w:num>
  <w:num w:numId="11">
    <w:abstractNumId w:val="20"/>
  </w:num>
  <w:num w:numId="12">
    <w:abstractNumId w:val="36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11"/>
  </w:num>
  <w:num w:numId="26">
    <w:abstractNumId w:val="31"/>
  </w:num>
  <w:num w:numId="27">
    <w:abstractNumId w:val="6"/>
  </w:num>
  <w:num w:numId="28">
    <w:abstractNumId w:val="26"/>
  </w:num>
  <w:num w:numId="29">
    <w:abstractNumId w:val="35"/>
  </w:num>
  <w:num w:numId="30">
    <w:abstractNumId w:val="14"/>
  </w:num>
  <w:num w:numId="31">
    <w:abstractNumId w:val="7"/>
  </w:num>
  <w:num w:numId="32">
    <w:abstractNumId w:val="1"/>
  </w:num>
  <w:num w:numId="33">
    <w:abstractNumId w:val="24"/>
  </w:num>
  <w:num w:numId="34">
    <w:abstractNumId w:val="4"/>
  </w:num>
  <w:num w:numId="35">
    <w:abstractNumId w:val="25"/>
  </w:num>
  <w:num w:numId="36">
    <w:abstractNumId w:val="19"/>
  </w:num>
  <w:num w:numId="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90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0F6E77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D4C78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D7590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15FF6"/>
    <w:rsid w:val="00433BFB"/>
    <w:rsid w:val="00434D3A"/>
    <w:rsid w:val="00440E77"/>
    <w:rsid w:val="004551E6"/>
    <w:rsid w:val="004752C9"/>
    <w:rsid w:val="0048371F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1492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136E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18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hyperlink" Target="http://www.dawliatraining.com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CDC1593-E1DB-4D17-92B8-57506854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9</TotalTime>
  <Pages>5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2024-06-30T05:37:00Z</dcterms:created>
  <dcterms:modified xsi:type="dcterms:W3CDTF">2024-11-24T08:19:00Z</dcterms:modified>
</cp:coreProperties>
</file>